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12d rent in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St.Dunstan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East Tower Ward, London, so Sir Walter de la Pole(q.v.), William 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Alyngton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Burgoyne(q.v.),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Caldecote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Clement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Lyffyn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Reyner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Thomas Parys(q.v.).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24-208)</w:t>
      </w: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BE9" w:rsidRDefault="00BD5B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</w:p>
    <w:p w:rsidR="00611899" w:rsidRPr="00611899" w:rsidRDefault="00611899" w:rsidP="0061189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1899" w:rsidRPr="006118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BE9" w:rsidRDefault="00BD5BE9" w:rsidP="00E71FC3">
      <w:pPr>
        <w:spacing w:after="0" w:line="240" w:lineRule="auto"/>
      </w:pPr>
      <w:r>
        <w:separator/>
      </w:r>
    </w:p>
  </w:endnote>
  <w:endnote w:type="continuationSeparator" w:id="0">
    <w:p w:rsidR="00BD5BE9" w:rsidRDefault="00BD5B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BE9" w:rsidRDefault="00BD5BE9" w:rsidP="00E71FC3">
      <w:pPr>
        <w:spacing w:after="0" w:line="240" w:lineRule="auto"/>
      </w:pPr>
      <w:r>
        <w:separator/>
      </w:r>
    </w:p>
  </w:footnote>
  <w:footnote w:type="continuationSeparator" w:id="0">
    <w:p w:rsidR="00BD5BE9" w:rsidRDefault="00BD5B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E9"/>
    <w:rsid w:val="00611899"/>
    <w:rsid w:val="00AB52E8"/>
    <w:rsid w:val="00B16D3F"/>
    <w:rsid w:val="00BD5B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04A4F"/>
  <w15:chartTrackingRefBased/>
  <w15:docId w15:val="{2E19ADA9-B619-4F98-B094-207A58D2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2016-05-12T18:45:00Z</dcterms:created>
  <dcterms:modified xsi:type="dcterms:W3CDTF">2016-05-12T18:54:00Z</dcterms:modified>
</cp:coreProperties>
</file>